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" w:after="0" w:line="110" w:lineRule="exact"/>
        <w:jc w:val="left"/>
        <w:rPr>
          <w:sz w:val="11"/>
          <w:szCs w:val="11"/>
        </w:rPr>
      </w:pPr>
      <w:rPr/>
      <w:r>
        <w:rPr/>
        <w:pict>
          <v:group style="position:absolute;margin-left:56.110001pt;margin-top:618.669983pt;width:482.98pt;height:49.78pt;mso-position-horizontal-relative:page;mso-position-vertical-relative:page;z-index:-298" coordorigin="1122,12373" coordsize="9660,996">
            <v:group style="position:absolute;left:1138;top:12384;width:106;height:533" coordorigin="1138,12384" coordsize="106,533">
              <v:shape style="position:absolute;left:1138;top:12384;width:106;height:533" coordorigin="1138,12384" coordsize="106,533" path="m1138,12917l1243,12917,1243,12384,1138,12384,1138,12917e" filled="t" fillcolor="#00B04F" stroked="f">
                <v:path arrowok="t"/>
                <v:fill/>
              </v:shape>
            </v:group>
            <v:group style="position:absolute;left:10666;top:12384;width:101;height:533" coordorigin="10666,12384" coordsize="101,533">
              <v:shape style="position:absolute;left:10666;top:12384;width:101;height:533" coordorigin="10666,12384" coordsize="101,533" path="m10666,12917l10766,12917,10766,12384,10666,12384,10666,12917e" filled="t" fillcolor="#00B04F" stroked="f">
                <v:path arrowok="t"/>
                <v:fill/>
              </v:shape>
            </v:group>
            <v:group style="position:absolute;left:1243;top:12384;width:9422;height:533" coordorigin="1243,12384" coordsize="9422,533">
              <v:shape style="position:absolute;left:1243;top:12384;width:9422;height:533" coordorigin="1243,12384" coordsize="9422,533" path="m1243,12917l10666,12917,10666,12384,1243,12384,1243,12917e" filled="t" fillcolor="#00B04F" stroked="f">
                <v:path arrowok="t"/>
                <v:fill/>
              </v:shape>
            </v:group>
            <v:group style="position:absolute;left:1128;top:12379;width:9648;height:2" coordorigin="1128,12379" coordsize="9648,2">
              <v:shape style="position:absolute;left:1128;top:12379;width:9648;height:2" coordorigin="1128,12379" coordsize="9648,0" path="m1128,12379l10776,12379e" filled="f" stroked="t" strokeweight=".580pt" strokecolor="#000000">
                <v:path arrowok="t"/>
              </v:shape>
            </v:group>
            <v:group style="position:absolute;left:1133;top:12384;width:2;height:974" coordorigin="1133,12384" coordsize="2,974">
              <v:shape style="position:absolute;left:1133;top:12384;width:2;height:974" coordorigin="1133,12384" coordsize="0,974" path="m1133,12384l1133,13358e" filled="f" stroked="t" strokeweight=".580pt" strokecolor="#000000">
                <v:path arrowok="t"/>
              </v:shape>
            </v:group>
            <v:group style="position:absolute;left:10771;top:12384;width:2;height:974" coordorigin="10771,12384" coordsize="2,974">
              <v:shape style="position:absolute;left:10771;top:12384;width:2;height:974" coordorigin="10771,12384" coordsize="0,974" path="m10771,12384l10771,13358e" filled="f" stroked="t" strokeweight=".580pt" strokecolor="#000000">
                <v:path arrowok="t"/>
              </v:shape>
            </v:group>
            <v:group style="position:absolute;left:1128;top:12922;width:9648;height:2" coordorigin="1128,12922" coordsize="9648,2">
              <v:shape style="position:absolute;left:1128;top:12922;width:9648;height:2" coordorigin="1128,12922" coordsize="9648,0" path="m1128,12922l10776,12922e" filled="f" stroked="t" strokeweight=".580pt" strokecolor="#000000">
                <v:path arrowok="t"/>
              </v:shape>
            </v:group>
            <v:group style="position:absolute;left:1128;top:13363;width:9648;height:2" coordorigin="1128,13363" coordsize="9648,2">
              <v:shape style="position:absolute;left:1128;top:13363;width:9648;height:2" coordorigin="1128,13363" coordsize="9648,0" path="m1128,13363l10776,13363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749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6.56024" w:space="0" w:color="00B04F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0" w:lineRule="exact"/>
              <w:ind w:left="2558" w:right="2455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FA‐2:</w:t>
            </w:r>
            <w:r>
              <w:rPr>
                <w:rFonts w:ascii="Calibri" w:hAnsi="Calibri" w:cs="Calibri" w:eastAsia="Calibri"/>
                <w:sz w:val="30"/>
                <w:szCs w:val="30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-4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-6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GG</w:t>
            </w:r>
            <w:r>
              <w:rPr>
                <w:rFonts w:ascii="Calibri" w:hAnsi="Calibri" w:cs="Calibri" w:eastAsia="Calibri"/>
                <w:sz w:val="30"/>
                <w:szCs w:val="30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5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2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3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3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90" w:after="0" w:line="240" w:lineRule="auto"/>
              <w:ind w:left="4009" w:right="39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8" w:hRule="exact"/>
        </w:trPr>
        <w:tc>
          <w:tcPr>
            <w:tcW w:w="4920" w:type="dxa"/>
            <w:tcBorders>
              <w:top w:val="single" w:sz="6.56024" w:space="0" w:color="00B04F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6.56024" w:space="0" w:color="00B04F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672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ggi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formi</w:t>
            </w:r>
            <w:r>
              <w:rPr>
                <w:rFonts w:ascii="Calibri" w:hAnsi="Calibri" w:cs="Calibri" w:eastAsia="Calibri"/>
                <w:sz w:val="22"/>
                <w:szCs w:val="22"/>
                <w:spacing w:val="3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eggi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/A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131+500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HI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RDA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8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163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336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4920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328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1,4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10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1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08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4" w:after="0" w:line="240" w:lineRule="auto"/>
              <w:ind w:left="272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1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5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5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ord)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vMerge w:val="restart"/>
            <w:tcBorders>
              <w:top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2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Boag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163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263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7" w:hRule="exact"/>
        </w:trPr>
        <w:tc>
          <w:tcPr>
            <w:tcW w:w="4920" w:type="dxa"/>
            <w:vMerge/>
            <w:tcBorders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332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8,9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Data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12/10/2020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7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22.15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22.30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Sereno,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vento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muove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ramoscelli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7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ier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le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48008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avo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48008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8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68" w:lineRule="exact"/>
        <w:ind w:left="582" w:right="588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-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H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K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COM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6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F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IC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HE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G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V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V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_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26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V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‐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‐F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AU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1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2</w:t>
      </w:r>
      <w:r>
        <w:rPr>
          <w:rFonts w:ascii="Calibri" w:hAnsi="Calibri" w:cs="Calibri" w:eastAsia="Calibri"/>
          <w:sz w:val="22"/>
          <w:szCs w:val="22"/>
          <w:spacing w:val="6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‐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99"/>
        </w:rPr>
        <w:t>01</w:t>
      </w:r>
      <w:r>
        <w:rPr>
          <w:rFonts w:ascii="Calibri" w:hAnsi="Calibri" w:cs="Calibri" w:eastAsia="Calibri"/>
          <w:sz w:val="22"/>
          <w:szCs w:val="22"/>
          <w:spacing w:val="-1"/>
          <w:w w:val="99"/>
        </w:rPr>
        <w:t> </w:t>
      </w:r>
      <w:r>
        <w:rPr>
          <w:rFonts w:ascii="Calibri" w:hAnsi="Calibri" w:cs="Calibri" w:eastAsia="Calibri"/>
          <w:sz w:val="22"/>
          <w:szCs w:val="22"/>
          <w:spacing w:val="-2"/>
          <w:w w:val="101"/>
        </w:rPr>
        <w:t>(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No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r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0"/>
          <w:w w:val="101"/>
        </w:rPr>
        <w:t>)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</w:r>
    </w:p>
    <w:p>
      <w:pPr>
        <w:spacing w:before="92" w:after="0" w:line="240" w:lineRule="auto"/>
        <w:ind w:left="4281" w:right="4275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-2"/>
          <w:w w:val="100"/>
        </w:rPr>
        <w:t>Ness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7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98"/>
        </w:rPr>
        <w:t>c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1"/>
          <w:w w:val="101"/>
        </w:rPr>
        <w:t>t</w:t>
      </w:r>
      <w:r>
        <w:rPr>
          <w:rFonts w:ascii="Calibri" w:hAnsi="Calibri" w:cs="Calibri" w:eastAsia="Calibri"/>
          <w:sz w:val="22"/>
          <w:szCs w:val="22"/>
          <w:spacing w:val="2"/>
          <w:w w:val="101"/>
        </w:rPr>
        <w:t>a</w:t>
      </w:r>
      <w:r>
        <w:rPr>
          <w:rFonts w:ascii="Calibri" w:hAnsi="Calibri" w:cs="Calibri" w:eastAsia="Calibri"/>
          <w:sz w:val="22"/>
          <w:szCs w:val="22"/>
          <w:spacing w:val="1"/>
          <w:w w:val="101"/>
        </w:rPr>
        <w:t>tt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</w:p>
    <w:p>
      <w:pPr>
        <w:jc w:val="center"/>
        <w:spacing w:after="0"/>
        <w:sectPr>
          <w:pgMar w:header="719" w:top="2560" w:bottom="280" w:left="900" w:right="860"/>
          <w:headerReference w:type="default" r:id="rId5"/>
          <w:type w:val="continuous"/>
          <w:pgSz w:w="11920" w:h="16840"/>
        </w:sectPr>
      </w:pPr>
      <w:rPr/>
    </w:p>
    <w:p>
      <w:pPr>
        <w:spacing w:before="7" w:after="0" w:line="120" w:lineRule="exact"/>
        <w:jc w:val="left"/>
        <w:rPr>
          <w:sz w:val="12"/>
          <w:szCs w:val="12"/>
        </w:rPr>
      </w:pPr>
      <w:rPr/>
      <w:r>
        <w:rPr/>
        <w:pict>
          <v:group style="position:absolute;margin-left:55.089996pt;margin-top:369.790009pt;width:483.69999pt;height:49.53998pt;mso-position-horizontal-relative:page;mso-position-vertical-relative:page;z-index:-297" coordorigin="1102,7396" coordsize="9674,991">
            <v:group style="position:absolute;left:1117;top:7409;width:9629;height:427" coordorigin="1117,7409" coordsize="9629,427">
              <v:shape style="position:absolute;left:1117;top:7409;width:9629;height:427" coordorigin="1117,7409" coordsize="9629,427" path="m1117,7836l10746,7836,10746,7409,1117,7409,1117,7836e" filled="t" fillcolor="#00B04F" stroked="f">
                <v:path arrowok="t"/>
                <v:fill/>
              </v:shape>
            </v:group>
            <v:group style="position:absolute;left:1108;top:7404;width:9648;height:2" coordorigin="1108,7404" coordsize="9648,2">
              <v:shape style="position:absolute;left:1108;top:7404;width:9648;height:2" coordorigin="1108,7404" coordsize="9648,0" path="m1108,7404l10756,7404e" filled="f" stroked="t" strokeweight=".579980pt" strokecolor="#000000">
                <v:path arrowok="t"/>
              </v:shape>
            </v:group>
            <v:group style="position:absolute;left:1112;top:7409;width:2;height:965" coordorigin="1112,7409" coordsize="2,965">
              <v:shape style="position:absolute;left:1112;top:7409;width:2;height:965" coordorigin="1112,7409" coordsize="0,965" path="m1112,7409l1112,8374e" filled="f" stroked="t" strokeweight=".58001pt" strokecolor="#000000">
                <v:path arrowok="t"/>
              </v:shape>
            </v:group>
            <v:group style="position:absolute;left:10758;top:7409;width:2;height:965" coordorigin="10758,7409" coordsize="2,965">
              <v:shape style="position:absolute;left:10758;top:7409;width:2;height:965" coordorigin="10758,7409" coordsize="0,965" path="m10758,7409l10758,8374e" filled="f" stroked="t" strokeweight="1.299980pt" strokecolor="#000000">
                <v:path arrowok="t"/>
              </v:shape>
            </v:group>
            <v:group style="position:absolute;left:1108;top:7841;width:9662;height:2" coordorigin="1108,7841" coordsize="9662,2">
              <v:shape style="position:absolute;left:1108;top:7841;width:9662;height:2" coordorigin="1108,7841" coordsize="9662,0" path="m1108,7841l10770,7841e" filled="f" stroked="t" strokeweight=".579980pt" strokecolor="#000000">
                <v:path arrowok="t"/>
              </v:shape>
            </v:group>
            <v:group style="position:absolute;left:1108;top:8369;width:9662;height:2" coordorigin="1108,8369" coordsize="9662,2">
              <v:shape style="position:absolute;left:1108;top:8369;width:9662;height:2" coordorigin="1108,8369" coordsize="9662,0" path="m1108,8369l10770,8369e" filled="f" stroked="t" strokeweight=".58001pt" strokecolor="#000000">
                <v:path arrowok="t"/>
              </v:shape>
            </v:group>
            <w10:wrap type="none"/>
          </v:group>
        </w:pict>
      </w:r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06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6" w:after="0" w:line="240" w:lineRule="auto"/>
              <w:ind w:left="276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–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ud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7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1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(Sud)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vMerge w:val="restart"/>
            <w:tcBorders>
              <w:top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2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Boag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163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274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vMerge/>
            <w:tcBorders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324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1,0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7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Data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12/10/2020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22.40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22.55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Sereno,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vento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muove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ramoscelli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7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ier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le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47992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avo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47992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10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264" w:lineRule="exact"/>
        <w:ind w:left="289" w:right="-20"/>
        <w:jc w:val="left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-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H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K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COM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6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F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IC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HE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G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V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V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_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-16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V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‐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‐F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1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2</w:t>
      </w:r>
      <w:r>
        <w:rPr>
          <w:rFonts w:ascii="Calibri" w:hAnsi="Calibri" w:cs="Calibri" w:eastAsia="Calibri"/>
          <w:sz w:val="22"/>
          <w:szCs w:val="22"/>
          <w:spacing w:val="9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–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0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2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1"/>
        </w:rPr>
        <w:t>(</w:t>
      </w:r>
      <w:r>
        <w:rPr>
          <w:rFonts w:ascii="Calibri" w:hAnsi="Calibri" w:cs="Calibri" w:eastAsia="Calibri"/>
          <w:sz w:val="22"/>
          <w:szCs w:val="22"/>
          <w:spacing w:val="3"/>
          <w:w w:val="101"/>
        </w:rPr>
        <w:t>S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ud</w:t>
      </w:r>
      <w:r>
        <w:rPr>
          <w:rFonts w:ascii="Calibri" w:hAnsi="Calibri" w:cs="Calibri" w:eastAsia="Calibri"/>
          <w:sz w:val="22"/>
          <w:szCs w:val="22"/>
          <w:spacing w:val="0"/>
          <w:w w:val="101"/>
        </w:rPr>
        <w:t>)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</w:r>
    </w:p>
    <w:p>
      <w:pPr>
        <w:spacing w:before="7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15" w:after="0" w:line="240" w:lineRule="auto"/>
        <w:ind w:left="3782" w:right="4774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-2"/>
          <w:w w:val="100"/>
        </w:rPr>
        <w:t>Ness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7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98"/>
        </w:rPr>
        <w:t>c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1"/>
          <w:w w:val="101"/>
        </w:rPr>
        <w:t>t</w:t>
      </w:r>
      <w:r>
        <w:rPr>
          <w:rFonts w:ascii="Calibri" w:hAnsi="Calibri" w:cs="Calibri" w:eastAsia="Calibri"/>
          <w:sz w:val="22"/>
          <w:szCs w:val="22"/>
          <w:spacing w:val="2"/>
          <w:w w:val="101"/>
        </w:rPr>
        <w:t>a</w:t>
      </w:r>
      <w:r>
        <w:rPr>
          <w:rFonts w:ascii="Calibri" w:hAnsi="Calibri" w:cs="Calibri" w:eastAsia="Calibri"/>
          <w:sz w:val="22"/>
          <w:szCs w:val="22"/>
          <w:spacing w:val="1"/>
          <w:w w:val="101"/>
        </w:rPr>
        <w:t>tt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</w:p>
    <w:sectPr>
      <w:pgMar w:header="719" w:footer="0" w:top="2560" w:bottom="280" w:left="900" w:right="860"/>
      <w:pgSz w:w="11920" w:h="16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50.110001pt;margin-top:35.950001pt;width:496.18pt;height:92.26pt;mso-position-horizontal-relative:page;mso-position-vertical-relative:page;z-index:-298" coordorigin="1002,719" coordsize="9924,1845">
          <v:group style="position:absolute;left:1008;top:725;width:9912;height:2" coordorigin="1008,725" coordsize="9912,2">
            <v:shape style="position:absolute;left:1008;top:725;width:9912;height:2" coordorigin="1008,725" coordsize="9912,0" path="m1008,725l10920,725e" filled="f" stroked="t" strokeweight=".580pt" strokecolor="#000000">
              <v:path arrowok="t"/>
            </v:shape>
          </v:group>
          <v:group style="position:absolute;left:1013;top:730;width:2;height:1824" coordorigin="1013,730" coordsize="2,1824">
            <v:shape style="position:absolute;left:1013;top:730;width:2;height:1824" coordorigin="1013,730" coordsize="0,1824" path="m1013,730l1013,2554e" filled="f" stroked="t" strokeweight=".580pt" strokecolor="#000000">
              <v:path arrowok="t"/>
            </v:shape>
          </v:group>
          <v:group style="position:absolute;left:6230;top:730;width:2;height:1114" coordorigin="6230,730" coordsize="2,1114">
            <v:shape style="position:absolute;left:6230;top:730;width:2;height:1114" coordorigin="6230,730" coordsize="0,1114" path="m6230,730l6230,1843e" filled="f" stroked="t" strokeweight=".580pt" strokecolor="#000000">
              <v:path arrowok="t"/>
            </v:shape>
          </v:group>
          <v:group style="position:absolute;left:10915;top:730;width:2;height:1824" coordorigin="10915,730" coordsize="2,1824">
            <v:shape style="position:absolute;left:10915;top:730;width:2;height:1824" coordorigin="10915,730" coordsize="0,1824" path="m10915,730l10915,2554e" filled="f" stroked="t" strokeweight=".580pt" strokecolor="#000000">
              <v:path arrowok="t"/>
            </v:shape>
          </v:group>
          <v:group style="position:absolute;left:1008;top:1848;width:9912;height:2" coordorigin="1008,1848" coordsize="9912,2">
            <v:shape style="position:absolute;left:1008;top:1848;width:9912;height:2" coordorigin="1008,1848" coordsize="9912,0" path="m1008,1848l10920,1848e" filled="f" stroked="t" strokeweight=".580pt" strokecolor="#000000">
              <v:path arrowok="t"/>
            </v:shape>
          </v:group>
          <v:group style="position:absolute;left:1008;top:2558;width:9912;height:2" coordorigin="1008,2558" coordsize="9912,2">
            <v:shape style="position:absolute;left:1008;top:2558;width:9912;height:2" coordorigin="1008,2558" coordsize="9912,0" path="m1008,2558l10920,2558e" filled="f" stroked="t" strokeweight=".580pt" strokecolor="#000000">
              <v:path arrowok="t"/>
            </v:shape>
          </v:group>
          <w10:wrap type="none"/>
        </v:group>
      </w:pict>
    </w:r>
    <w:r>
      <w:rPr/>
      <w:pict>
        <v:shape style="position:absolute;margin-left:56.16pt;margin-top:51.119999pt;width:113.621pt;height:32.4pt;mso-position-horizontal-relative:page;mso-position-vertical-relative:page;z-index:-297" type="#_x0000_t75">
          <v:imagedata r:id="rId1" o:title=""/>
        </v:shape>
      </w:pict>
    </w:r>
    <w:r>
      <w:rPr/>
      <w:pict>
        <v:shape style="position:absolute;margin-left:316.799988pt;margin-top:59.040001pt;width:93.266pt;height:24.72pt;mso-position-horizontal-relative:page;mso-position-vertical-relative:page;z-index:-296" type="#_x0000_t75">
          <v:imagedata r:id="rId2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.16pt;margin-top:38.271549pt;width:120.886683pt;height:12.98pt;mso-position-horizontal-relative:page;mso-position-vertical-relative:page;z-index:-295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3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3"/>
                    <w:w w:val="100"/>
                  </w:rPr>
                  <w:t>RA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1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C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O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T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3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4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3"/>
                    <w:w w:val="100"/>
                  </w:rPr>
                  <w:t>C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T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4"/>
                    <w:w w:val="100"/>
                  </w:rPr>
                  <w:t>O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5.799591pt;margin-top:38.271549pt;width:107.481849pt;height:12.98pt;mso-position-horizontal-relative:page;mso-position-vertical-relative:page;z-index:-294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TA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7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3"/>
                    <w:w w:val="100"/>
                  </w:rPr>
                  <w:t>S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4"/>
                    <w:w w:val="100"/>
                  </w:rPr>
                  <w:t>O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3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3"/>
                    <w:w w:val="100"/>
                  </w:rPr>
                  <w:t>V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3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I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ZA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8.900002pt;margin-top:95.554703pt;width:459.613447pt;height:32.72pt;mso-position-horizontal-relative:page;mso-position-vertical-relative:page;z-index:-293" type="#_x0000_t202" filled="f" stroked="f">
          <v:textbox inset="0,0,0,0">
            <w:txbxContent>
              <w:p>
                <w:pPr>
                  <w:spacing w:before="0" w:after="0" w:line="305" w:lineRule="exact"/>
                  <w:ind w:left="-21" w:right="-41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7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5"/>
                    <w:w w:val="100"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B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7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8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AV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5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7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VE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8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97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  <w:p>
                <w:pPr>
                  <w:spacing w:before="0" w:after="0" w:line="335" w:lineRule="exact"/>
                  <w:ind w:left="388" w:right="371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TR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7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B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RO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A: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TT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U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Z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ONA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BR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97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2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5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2021-02-15T12:13:40Z</dcterms:created>
  <dcterms:modified xsi:type="dcterms:W3CDTF">2021-02-15T12:13:40Z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